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955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B649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5B6496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ระดับความสำเร็จของการจัดทำมาตรฐานคุณวุฒิ/</w:t>
            </w:r>
            <w:r w:rsidRPr="008A6F8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มาตรฐานอื่น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ที่ดำเนินการแล้วเสร็จและได้รับ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ab/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ความเห็นชอบจากคณะกรรมการการอุดมศึกษา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5B6496" w:rsidRDefault="002F054A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นางสาวนุชนภา </w:t>
            </w:r>
            <w:r w:rsidR="005B6496"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รื่นอบเชย</w:t>
            </w:r>
            <w:r w:rsidR="005B64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453A01" w:rsidRPr="00187E0A" w:rsidRDefault="005B6496" w:rsidP="00187E0A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นางสมสมร วงศ์รจิต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B6496" w:rsidRDefault="002F054A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B6496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5B649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5B649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5B6496" w:rsidRPr="00173EF3">
              <w:rPr>
                <w:rFonts w:ascii="TH SarabunPSK" w:hAnsi="TH SarabunPSK" w:cs="TH SarabunPSK"/>
                <w:sz w:val="30"/>
                <w:szCs w:val="30"/>
                <w:cs/>
              </w:rPr>
              <w:t>039-5615</w:t>
            </w:r>
          </w:p>
          <w:p w:rsidR="00453A01" w:rsidRPr="00187E0A" w:rsidRDefault="005B6496" w:rsidP="00187E0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039-5616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5B6496" w:rsidRDefault="002F054A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นางสาวธิดารัตน์ </w:t>
            </w:r>
            <w:r w:rsidR="005B6496"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อรรถยุกติ</w:t>
            </w:r>
            <w:r w:rsidR="005B64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6C7B37" w:rsidRPr="00187E0A" w:rsidRDefault="005B6496" w:rsidP="006707C3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นายจักรพงษ์ </w:t>
            </w:r>
            <w:r w:rsidRPr="00794134">
              <w:rPr>
                <w:rFonts w:ascii="TH SarabunPSK" w:hAnsi="TH SarabunPSK" w:cs="TH SarabunPSK"/>
                <w:sz w:val="30"/>
                <w:szCs w:val="30"/>
                <w:cs/>
              </w:rPr>
              <w:t>ปัญญาพูนตระกูล</w:t>
            </w:r>
          </w:p>
        </w:tc>
        <w:tc>
          <w:tcPr>
            <w:tcW w:w="3686" w:type="dxa"/>
            <w:tcBorders>
              <w:left w:val="nil"/>
            </w:tcBorders>
          </w:tcPr>
          <w:p w:rsidR="005B6496" w:rsidRDefault="00D849B7" w:rsidP="005B6496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5B64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5B64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5B6496" w:rsidRPr="00173E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039-5617</w:t>
            </w:r>
          </w:p>
          <w:p w:rsidR="006C7B37" w:rsidRPr="00187E0A" w:rsidRDefault="005B6496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79413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94134">
              <w:rPr>
                <w:rFonts w:ascii="TH SarabunPSK" w:hAnsi="TH SarabunPSK" w:cs="TH SarabunPSK"/>
                <w:sz w:val="30"/>
                <w:szCs w:val="30"/>
              </w:rPr>
              <w:t>5617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B6496" w:rsidRPr="004C09F6" w:rsidRDefault="006C7B37" w:rsidP="005B649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สำนักงานคณะกรรมการการอุดมศึกษาได้จัดทำกรอบมาตรฐานคุณวุฒิระดับอุดมศึกษาของประเทศไทย (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 xml:space="preserve">Thai Qualifications Framework for Higher Education in Thailand 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หรือเรียกย่อๆ ว่า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 xml:space="preserve"> TQF</w:t>
            </w:r>
            <w:r w:rsidR="005B64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proofErr w:type="spellStart"/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>HEd</w:t>
            </w:r>
            <w:proofErr w:type="spellEnd"/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โดยมีวัตถุประสงค์เพื่อให้กรอบมาตรฐานคุณวุฒิเป็นเครื่องมือในการนำแนวนโยบายการพัฒนาคุณภาพและมาตรฐานการจัดการศึกษาตามที่กำหนดไว้ในพระราชบัญญัติการศึกษาแห่งชาติ พ.ศ. 2542 และที่แก้ไขเพิ่มเติม (ฉบับที่ 2) พ.ศ. 2545 และมาตรฐานการอุดมศึกษาไปสู่การปฏิบัติในสถาบันอุดมศึกษาได้อย่างเป็นรูปธรรม ซึ่งเป็นการพัฒนาไปอีกขั้นหนึ่งของการประกันคุณภาพที่มุ่งเน้นมาตรฐานผลการเรียนรู้ (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</w:rPr>
              <w:t>Learning Outcomes</w:t>
            </w:r>
            <w:r w:rsidR="005B6496"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ของผู้เรียนในแต่ละระดับคุณวุฒิ</w:t>
            </w:r>
          </w:p>
          <w:p w:rsidR="00260B00" w:rsidRPr="005B6496" w:rsidRDefault="005B6496" w:rsidP="005B6496">
            <w:pPr>
              <w:pStyle w:val="FootnoteText"/>
              <w:jc w:val="thaiDistribute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ab/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อาศัยอำนาจตามประกาศกระทรวงศึกษาธิการ เรื่อง กรอบมาตรฐานคุณวุฒิระดับอุดมศึกษาแห่งชาติ พ.ศ. 2552 กำหนดให้คณะกรรมการการอุดมศึกษานำกรอบมาตรฐ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านคุณวุฒิระดับอุดมศึกษาแห่งชาติ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ไปพัฒนามาตรฐานคุณวุฒิสาขา/สาขาวิชาต่าง ๆ ของแต่ละระดับคุณวุฒิ เพื่อ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สถาบันอุดมศึกษาได้ใช้เป็นแนวทาง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ในการพัฒนา หรือปรับปรุงรายละเอียดของหลักสูตรและการจัดการเรียนการสอนเพื่อให้คุณภาพของ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บัณฑิตที่ผลิต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ในสาขา/สาขาวิชาของระดับคุณวุฒิเดียวกันมีมาตรฐานที่เทียบเคียงกันได้ทั้งในระดับชาติและระดับสากล โดยมาตรฐานคุณวุฒิสาขา/สาขาวิชาจะอิงการจำแนกสาขาตาม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ISCED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(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International Standard Classification of Education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ของ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UNESCO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และได้รับความเห็นชอบจากคณะกรรมการการ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อุดมศึกษา ในปีงบประมาณ พ.ศ. 256</w:t>
            </w: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3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0"/>
              <w:gridCol w:w="5993"/>
            </w:tblGrid>
            <w:tr w:rsidR="00A155E3" w:rsidRPr="003B7C5A" w:rsidTr="000B4EFE">
              <w:trPr>
                <w:trHeight w:val="454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B6496" w:rsidRPr="003B7C5A" w:rsidTr="000B4EFE">
              <w:trPr>
                <w:trHeight w:val="283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6496" w:rsidRPr="00F108FD" w:rsidRDefault="005B6496" w:rsidP="005B649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92798B" w:rsidRDefault="005B6496" w:rsidP="005B649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ได้รับความเห็นชอบจากคณะ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อนุ</w:t>
                  </w:r>
                  <w:r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กรรมการ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ด้านมาตรฐานการอุดมศึกษา</w:t>
                  </w: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อย่างน้อย 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1</w:t>
                  </w: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สาขา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0B4EFE">
              <w:trPr>
                <w:trHeight w:val="283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6496" w:rsidRPr="00F108FD" w:rsidRDefault="005B6496" w:rsidP="005B649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92798B" w:rsidRDefault="005B6496" w:rsidP="005B649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ได้รับความเห็นชอบจากคณะอนุกรรมการด้านมาตรฐานการอุดมศึกษา อย่างน้อย 2 สาขา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0B4EFE">
              <w:trPr>
                <w:trHeight w:val="283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6496" w:rsidRPr="00F108FD" w:rsidRDefault="005B6496" w:rsidP="005B649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92798B" w:rsidRDefault="005B6496" w:rsidP="005B649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ได้รับความเห็นชอบจากคณะกรรมการการอุดมศึกษา 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อย่างน้อย </w:t>
                  </w: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1 สาขา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0B4EFE">
              <w:trPr>
                <w:trHeight w:val="283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6496" w:rsidRPr="00F108FD" w:rsidRDefault="005B6496" w:rsidP="005B649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92798B" w:rsidRDefault="005B6496" w:rsidP="005B649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ได้รับความเห็นชอบจากคณะกรรมการการอุดมศึกษา 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2 สาขา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  <w:tr w:rsidR="005B6496" w:rsidRPr="003B7C5A" w:rsidTr="000B4EFE">
              <w:trPr>
                <w:trHeight w:val="283"/>
                <w:jc w:val="center"/>
              </w:trPr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6496" w:rsidRPr="00F108FD" w:rsidRDefault="005B6496" w:rsidP="005B649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6496" w:rsidRPr="0092798B" w:rsidRDefault="005B6496" w:rsidP="005B649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ได้รับความเห็นชอบจากคณะกรรมการการอุดมศึกษา 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อย่างน้อย 3</w:t>
                  </w:r>
                  <w:r w:rsidRPr="005D26F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สาขา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/มาตรฐาน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5B6496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1004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ระดับความสำเร็จของการจัดทำมาตรฐานคุณวุฒิ/</w:t>
                  </w:r>
                  <w:r w:rsidRPr="0051004D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มาตรฐานอื่น</w:t>
                  </w:r>
                  <w:r w:rsidRPr="0051004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ที่ดำเนินการแล้วเสร็จและได้รับความเห็นชอบจากคณะกรรมการ</w:t>
                  </w:r>
                  <w:r w:rsidRPr="0051004D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br/>
                    <w:t>การอุดมศึกษา</w:t>
                  </w:r>
                </w:p>
              </w:tc>
              <w:tc>
                <w:tcPr>
                  <w:tcW w:w="1276" w:type="dxa"/>
                </w:tcPr>
                <w:p w:rsidR="004032BC" w:rsidRPr="00AC4F8B" w:rsidRDefault="000B4EFE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B649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B4EF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212" w:rsidRDefault="00695212">
      <w:r>
        <w:separator/>
      </w:r>
    </w:p>
  </w:endnote>
  <w:endnote w:type="continuationSeparator" w:id="0">
    <w:p w:rsidR="00695212" w:rsidRDefault="0069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212" w:rsidRDefault="00695212">
      <w:r>
        <w:separator/>
      </w:r>
    </w:p>
  </w:footnote>
  <w:footnote w:type="continuationSeparator" w:id="0">
    <w:p w:rsidR="00695212" w:rsidRDefault="00695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EFE" w:rsidRPr="000D3B60" w:rsidRDefault="000B4EFE" w:rsidP="000B4EF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B4EFE" w:rsidRPr="000D3B60" w:rsidRDefault="000B4EFE" w:rsidP="000B4EF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4EFE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87E0A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0B00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6496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90952"/>
    <w:rsid w:val="0069521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5583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06855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4C0C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70D8B-867C-438B-BBDC-16FEDE8A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33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21</cp:revision>
  <cp:lastPrinted>2018-04-05T01:06:00Z</cp:lastPrinted>
  <dcterms:created xsi:type="dcterms:W3CDTF">2019-02-04T07:47:00Z</dcterms:created>
  <dcterms:modified xsi:type="dcterms:W3CDTF">2019-06-27T02:19:00Z</dcterms:modified>
</cp:coreProperties>
</file>